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95CB7" w14:textId="77777777" w:rsidR="007A56F0" w:rsidRDefault="007A56F0" w:rsidP="007A56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WYKES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d.1487)</w:t>
      </w:r>
    </w:p>
    <w:p w14:paraId="5336867C" w14:textId="77777777" w:rsidR="007A56F0" w:rsidRDefault="007A56F0" w:rsidP="007A56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Lydford, Devon.</w:t>
      </w:r>
    </w:p>
    <w:p w14:paraId="6DD2311D" w14:textId="77777777" w:rsidR="007A56F0" w:rsidRDefault="007A56F0" w:rsidP="007A56F0">
      <w:pPr>
        <w:pStyle w:val="NoSpacing"/>
        <w:rPr>
          <w:rFonts w:cs="Times New Roman"/>
          <w:szCs w:val="24"/>
        </w:rPr>
      </w:pPr>
    </w:p>
    <w:p w14:paraId="33B31F38" w14:textId="77777777" w:rsidR="007A56F0" w:rsidRDefault="007A56F0" w:rsidP="007A56F0">
      <w:pPr>
        <w:pStyle w:val="NoSpacing"/>
        <w:rPr>
          <w:rFonts w:cs="Times New Roman"/>
          <w:szCs w:val="24"/>
        </w:rPr>
      </w:pPr>
    </w:p>
    <w:p w14:paraId="79C18095" w14:textId="77777777" w:rsidR="007A56F0" w:rsidRDefault="007A56F0" w:rsidP="007A56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Nov.1487</w:t>
      </w:r>
      <w:r>
        <w:rPr>
          <w:rFonts w:cs="Times New Roman"/>
          <w:szCs w:val="24"/>
        </w:rPr>
        <w:tab/>
        <w:t>He had died by this time.   (C.P.R. 1485-94 p.195)</w:t>
      </w:r>
    </w:p>
    <w:p w14:paraId="0F6EBAC9" w14:textId="77777777" w:rsidR="007A56F0" w:rsidRDefault="007A56F0" w:rsidP="007A56F0">
      <w:pPr>
        <w:pStyle w:val="NoSpacing"/>
        <w:rPr>
          <w:rFonts w:cs="Times New Roman"/>
          <w:szCs w:val="24"/>
        </w:rPr>
      </w:pPr>
    </w:p>
    <w:p w14:paraId="26005ECD" w14:textId="77777777" w:rsidR="007A56F0" w:rsidRDefault="007A56F0" w:rsidP="007A56F0">
      <w:pPr>
        <w:pStyle w:val="NoSpacing"/>
        <w:rPr>
          <w:rFonts w:cs="Times New Roman"/>
          <w:szCs w:val="24"/>
        </w:rPr>
      </w:pPr>
    </w:p>
    <w:p w14:paraId="7741B7A2" w14:textId="77777777" w:rsidR="007A56F0" w:rsidRDefault="007A56F0" w:rsidP="007A56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January 2024</w:t>
      </w:r>
    </w:p>
    <w:p w14:paraId="3C2BD8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F24FA" w14:textId="77777777" w:rsidR="007A56F0" w:rsidRDefault="007A56F0" w:rsidP="009139A6">
      <w:r>
        <w:separator/>
      </w:r>
    </w:p>
  </w:endnote>
  <w:endnote w:type="continuationSeparator" w:id="0">
    <w:p w14:paraId="46791AB1" w14:textId="77777777" w:rsidR="007A56F0" w:rsidRDefault="007A56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840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A4F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F59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65FF5" w14:textId="77777777" w:rsidR="007A56F0" w:rsidRDefault="007A56F0" w:rsidP="009139A6">
      <w:r>
        <w:separator/>
      </w:r>
    </w:p>
  </w:footnote>
  <w:footnote w:type="continuationSeparator" w:id="0">
    <w:p w14:paraId="3E91BBDF" w14:textId="77777777" w:rsidR="007A56F0" w:rsidRDefault="007A56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EC6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4D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EC7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6F0"/>
    <w:rsid w:val="000666E0"/>
    <w:rsid w:val="002510B7"/>
    <w:rsid w:val="005C130B"/>
    <w:rsid w:val="007A56F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C1991"/>
  <w15:chartTrackingRefBased/>
  <w15:docId w15:val="{B6D2BAD8-D7EE-4AE4-B499-6B498CDD3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2024-01-10T20:45:00Z</dcterms:created>
  <dcterms:modified xsi:type="dcterms:W3CDTF">2024-01-10T20:45:00Z</dcterms:modified>
</cp:coreProperties>
</file>